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E4D82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WRETILL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DB0369E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Peckham, Kent.</w:t>
      </w:r>
    </w:p>
    <w:p w14:paraId="0C2BFC55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7BED73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50FA77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A58F16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E6EE907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EE878F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D366DF" w14:textId="77777777" w:rsidR="00214C87" w:rsidRDefault="00214C87" w:rsidP="00214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399527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9059" w14:textId="77777777" w:rsidR="00214C87" w:rsidRDefault="00214C87" w:rsidP="009139A6">
      <w:r>
        <w:separator/>
      </w:r>
    </w:p>
  </w:endnote>
  <w:endnote w:type="continuationSeparator" w:id="0">
    <w:p w14:paraId="7B890071" w14:textId="77777777" w:rsidR="00214C87" w:rsidRDefault="00214C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91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4BB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DE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D73F2" w14:textId="77777777" w:rsidR="00214C87" w:rsidRDefault="00214C87" w:rsidP="009139A6">
      <w:r>
        <w:separator/>
      </w:r>
    </w:p>
  </w:footnote>
  <w:footnote w:type="continuationSeparator" w:id="0">
    <w:p w14:paraId="019E01A4" w14:textId="77777777" w:rsidR="00214C87" w:rsidRDefault="00214C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DA9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9D3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E9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87"/>
    <w:rsid w:val="000666E0"/>
    <w:rsid w:val="00214C8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F5AC6"/>
  <w15:chartTrackingRefBased/>
  <w15:docId w15:val="{86811ECE-1CDA-40D2-A5B4-E46CCD6B1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4C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2022-08-12T17:02:00Z</dcterms:created>
  <dcterms:modified xsi:type="dcterms:W3CDTF">2022-08-12T17:03:00Z</dcterms:modified>
</cp:coreProperties>
</file>